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27" w:rsidRDefault="00AE6D27" w:rsidP="00873333">
      <w:pPr>
        <w:pStyle w:val="NoSpacing"/>
        <w:ind w:firstLine="1134"/>
        <w:rPr>
          <w:sz w:val="28"/>
          <w:szCs w:val="28"/>
        </w:rPr>
      </w:pPr>
    </w:p>
    <w:p w:rsidR="00AE6D27" w:rsidRDefault="00AE6D27" w:rsidP="00A65716">
      <w:pPr>
        <w:jc w:val="center"/>
        <w:rPr>
          <w:b/>
          <w:szCs w:val="26"/>
        </w:rPr>
      </w:pPr>
      <w:r>
        <w:rPr>
          <w:b/>
          <w:szCs w:val="26"/>
        </w:rPr>
        <w:t>СВЕДЕНИЯ</w:t>
      </w:r>
    </w:p>
    <w:p w:rsidR="00AE6D27" w:rsidRDefault="00AE6D27" w:rsidP="00A65716">
      <w:pPr>
        <w:jc w:val="center"/>
        <w:rPr>
          <w:szCs w:val="26"/>
        </w:rPr>
      </w:pPr>
      <w:r>
        <w:rPr>
          <w:szCs w:val="26"/>
        </w:rPr>
        <w:t>о доходах, об имуществе и обязательствах имущественного характера</w:t>
      </w:r>
    </w:p>
    <w:p w:rsidR="00AE6D27" w:rsidRDefault="00AE6D27" w:rsidP="00A65716">
      <w:pPr>
        <w:jc w:val="center"/>
        <w:rPr>
          <w:szCs w:val="26"/>
        </w:rPr>
      </w:pPr>
      <w:r>
        <w:rPr>
          <w:szCs w:val="26"/>
        </w:rPr>
        <w:t>Трелюс Александра Александровича, замещающего должность муниципальной службы в администрации муниципального образования Новопокровский Викторовича, район, его супруги и несовершеннолетних детей (в соответствии с п.2, 3 Положения, утвержденного Указом Президента Российской Федерации от 18.05.2009 года № 561) для размещения на официальном сайте администрации муниципального образования Новопокровский район в сети «Интернет»</w:t>
      </w:r>
    </w:p>
    <w:p w:rsidR="00AE6D27" w:rsidRDefault="00AE6D27" w:rsidP="00616B1A">
      <w:pPr>
        <w:pStyle w:val="NoSpacing"/>
        <w:ind w:firstLine="1134"/>
        <w:jc w:val="center"/>
        <w:rPr>
          <w:sz w:val="28"/>
          <w:szCs w:val="28"/>
        </w:rPr>
      </w:pPr>
    </w:p>
    <w:p w:rsidR="00AE6D27" w:rsidRDefault="00AE6D27" w:rsidP="00616B1A">
      <w:pPr>
        <w:pStyle w:val="NoSpacing"/>
        <w:ind w:firstLine="1134"/>
        <w:jc w:val="center"/>
        <w:rPr>
          <w:sz w:val="28"/>
          <w:szCs w:val="28"/>
        </w:rPr>
      </w:pPr>
    </w:p>
    <w:tbl>
      <w:tblPr>
        <w:tblW w:w="13467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4"/>
        <w:gridCol w:w="2026"/>
        <w:gridCol w:w="1399"/>
        <w:gridCol w:w="1704"/>
        <w:gridCol w:w="709"/>
        <w:gridCol w:w="992"/>
        <w:gridCol w:w="1291"/>
        <w:gridCol w:w="693"/>
        <w:gridCol w:w="1134"/>
        <w:gridCol w:w="1985"/>
      </w:tblGrid>
      <w:tr w:rsidR="00AE6D27" w:rsidRPr="000E7818" w:rsidTr="000E7818">
        <w:trPr>
          <w:cantSplit/>
          <w:trHeight w:val="2835"/>
          <w:jc w:val="center"/>
        </w:trPr>
        <w:tc>
          <w:tcPr>
            <w:tcW w:w="1534" w:type="dxa"/>
            <w:vMerge w:val="restart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Фамилия, Имя, Отчество (члены семьи без указания фамилии имени отчества</w:t>
            </w:r>
          </w:p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 w:val="restart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Замещаемая должность</w:t>
            </w:r>
          </w:p>
        </w:tc>
        <w:tc>
          <w:tcPr>
            <w:tcW w:w="1399" w:type="dxa"/>
            <w:vMerge w:val="restart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Общая сумма декларируемого дохода</w:t>
            </w:r>
          </w:p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за  2015 год</w:t>
            </w:r>
          </w:p>
        </w:tc>
        <w:tc>
          <w:tcPr>
            <w:tcW w:w="3405" w:type="dxa"/>
            <w:gridSpan w:val="3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118" w:type="dxa"/>
            <w:gridSpan w:val="3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Недвижимое имущество, находящееся в пользовании</w:t>
            </w:r>
          </w:p>
        </w:tc>
        <w:tc>
          <w:tcPr>
            <w:tcW w:w="1985" w:type="dxa"/>
            <w:vMerge w:val="restart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Вид и марка транспортных средств, принадлежащих на праве собственности</w:t>
            </w:r>
          </w:p>
        </w:tc>
      </w:tr>
      <w:tr w:rsidR="00AE6D27" w:rsidRPr="000E7818" w:rsidTr="000E7818">
        <w:trPr>
          <w:cantSplit/>
          <w:trHeight w:val="2101"/>
          <w:jc w:val="center"/>
        </w:trPr>
        <w:tc>
          <w:tcPr>
            <w:tcW w:w="1534" w:type="dxa"/>
            <w:vMerge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Площадь, кв.м.</w:t>
            </w:r>
          </w:p>
        </w:tc>
        <w:tc>
          <w:tcPr>
            <w:tcW w:w="992" w:type="dxa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291" w:type="dxa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Вид собственности</w:t>
            </w:r>
          </w:p>
        </w:tc>
        <w:tc>
          <w:tcPr>
            <w:tcW w:w="693" w:type="dxa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Площадь, кв.м.</w:t>
            </w:r>
          </w:p>
        </w:tc>
        <w:tc>
          <w:tcPr>
            <w:tcW w:w="1134" w:type="dxa"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985" w:type="dxa"/>
            <w:vMerge/>
            <w:textDirection w:val="btLr"/>
          </w:tcPr>
          <w:p w:rsidR="00AE6D27" w:rsidRPr="000E7818" w:rsidRDefault="00AE6D27" w:rsidP="000E7818">
            <w:pPr>
              <w:pStyle w:val="NoSpacing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 w:val="restart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 xml:space="preserve">Трелюс </w:t>
            </w:r>
            <w:r w:rsidRPr="00932B53">
              <w:t xml:space="preserve"> Александр</w:t>
            </w:r>
          </w:p>
          <w:p w:rsidR="00AE6D27" w:rsidRPr="00932B53" w:rsidRDefault="00AE6D27" w:rsidP="000E7818">
            <w:pPr>
              <w:pStyle w:val="NoSpacing"/>
              <w:jc w:val="center"/>
            </w:pPr>
            <w:r>
              <w:t>Александрович</w:t>
            </w:r>
          </w:p>
        </w:tc>
        <w:tc>
          <w:tcPr>
            <w:tcW w:w="2026" w:type="dxa"/>
            <w:vMerge w:val="restart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Гл.специалист отдела по делам несовершеннолетних</w:t>
            </w:r>
          </w:p>
        </w:tc>
        <w:tc>
          <w:tcPr>
            <w:tcW w:w="1399" w:type="dxa"/>
            <w:vMerge w:val="restart"/>
          </w:tcPr>
          <w:p w:rsidR="00AE6D27" w:rsidRDefault="00AE6D27" w:rsidP="000E7818">
            <w:pPr>
              <w:pStyle w:val="NoSpacing"/>
              <w:jc w:val="center"/>
            </w:pPr>
            <w:r>
              <w:t>711525,40</w:t>
            </w:r>
          </w:p>
          <w:p w:rsidR="00AE6D27" w:rsidRPr="00932B53" w:rsidRDefault="00AE6D27" w:rsidP="000E7818">
            <w:pPr>
              <w:pStyle w:val="NoSpacing"/>
              <w:jc w:val="center"/>
            </w:pPr>
            <w:r>
              <w:t>рублей</w:t>
            </w: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>домовладение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  <w:p w:rsidR="00AE6D27" w:rsidRPr="00932B53" w:rsidRDefault="00AE6D27" w:rsidP="000E7818">
            <w:pPr>
              <w:pStyle w:val="NoSpacing"/>
              <w:jc w:val="center"/>
            </w:pPr>
          </w:p>
        </w:tc>
        <w:tc>
          <w:tcPr>
            <w:tcW w:w="709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60,0</w:t>
            </w:r>
          </w:p>
        </w:tc>
        <w:tc>
          <w:tcPr>
            <w:tcW w:w="992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693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/>
          </w:tcPr>
          <w:p w:rsidR="00AE6D27" w:rsidRPr="00932B53" w:rsidRDefault="00AE6D27" w:rsidP="000E7818">
            <w:pPr>
              <w:pStyle w:val="NoSpacing"/>
              <w:jc w:val="center"/>
            </w:pPr>
          </w:p>
        </w:tc>
        <w:tc>
          <w:tcPr>
            <w:tcW w:w="2026" w:type="dxa"/>
            <w:vMerge/>
          </w:tcPr>
          <w:p w:rsidR="00AE6D27" w:rsidRDefault="00AE6D27" w:rsidP="000E7818">
            <w:pPr>
              <w:pStyle w:val="NoSpacing"/>
              <w:jc w:val="center"/>
            </w:pPr>
          </w:p>
        </w:tc>
        <w:tc>
          <w:tcPr>
            <w:tcW w:w="1399" w:type="dxa"/>
            <w:vMerge/>
          </w:tcPr>
          <w:p w:rsidR="00AE6D27" w:rsidRDefault="00AE6D27" w:rsidP="000E7818">
            <w:pPr>
              <w:pStyle w:val="NoSpacing"/>
              <w:jc w:val="center"/>
            </w:pP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 xml:space="preserve">земельный участок 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AE6D27" w:rsidRDefault="00AE6D27" w:rsidP="000E7818">
            <w:pPr>
              <w:pStyle w:val="NoSpacing"/>
              <w:jc w:val="center"/>
            </w:pPr>
            <w:r>
              <w:t>1407</w:t>
            </w:r>
          </w:p>
        </w:tc>
        <w:tc>
          <w:tcPr>
            <w:tcW w:w="992" w:type="dxa"/>
          </w:tcPr>
          <w:p w:rsidR="00AE6D27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693" w:type="dxa"/>
          </w:tcPr>
          <w:p w:rsidR="00AE6D27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6D27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AE6D27" w:rsidRDefault="00AE6D27" w:rsidP="000E7818">
            <w:pPr>
              <w:pStyle w:val="NoSpacing"/>
              <w:jc w:val="center"/>
            </w:pPr>
            <w: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Супруга</w:t>
            </w:r>
          </w:p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Х</w:t>
            </w:r>
          </w:p>
        </w:tc>
        <w:tc>
          <w:tcPr>
            <w:tcW w:w="1399" w:type="dxa"/>
            <w:vMerge w:val="restart"/>
          </w:tcPr>
          <w:p w:rsidR="00AE6D27" w:rsidRDefault="00AE6D27" w:rsidP="000E7818">
            <w:pPr>
              <w:pStyle w:val="NoSpacing"/>
              <w:jc w:val="center"/>
            </w:pPr>
            <w:r>
              <w:t>141334,86</w:t>
            </w:r>
          </w:p>
          <w:p w:rsidR="00AE6D27" w:rsidRPr="001D369E" w:rsidRDefault="00AE6D27" w:rsidP="000E7818">
            <w:pPr>
              <w:pStyle w:val="NoSpacing"/>
              <w:jc w:val="center"/>
            </w:pPr>
            <w:r>
              <w:t>рублей</w:t>
            </w: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>домовладение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  <w:p w:rsidR="00AE6D27" w:rsidRPr="00932B53" w:rsidRDefault="00AE6D27" w:rsidP="000E7818">
            <w:pPr>
              <w:pStyle w:val="NoSpacing"/>
              <w:jc w:val="center"/>
            </w:pPr>
          </w:p>
        </w:tc>
        <w:tc>
          <w:tcPr>
            <w:tcW w:w="709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60,0</w:t>
            </w:r>
          </w:p>
        </w:tc>
        <w:tc>
          <w:tcPr>
            <w:tcW w:w="992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AE6D27" w:rsidRPr="001D369E" w:rsidRDefault="00AE6D27" w:rsidP="000E7818">
            <w:pPr>
              <w:pStyle w:val="NoSpacing"/>
              <w:jc w:val="center"/>
            </w:pP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 xml:space="preserve">земельный участок 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AE6D27" w:rsidRDefault="00AE6D27" w:rsidP="000E7818">
            <w:pPr>
              <w:pStyle w:val="NoSpacing"/>
              <w:jc w:val="center"/>
            </w:pPr>
            <w:r>
              <w:t>1407</w:t>
            </w:r>
          </w:p>
        </w:tc>
        <w:tc>
          <w:tcPr>
            <w:tcW w:w="992" w:type="dxa"/>
          </w:tcPr>
          <w:p w:rsidR="00AE6D27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Дочь</w:t>
            </w:r>
          </w:p>
        </w:tc>
        <w:tc>
          <w:tcPr>
            <w:tcW w:w="2026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Х</w:t>
            </w:r>
          </w:p>
        </w:tc>
        <w:tc>
          <w:tcPr>
            <w:tcW w:w="1399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>домовладение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  <w:p w:rsidR="00AE6D27" w:rsidRPr="00932B53" w:rsidRDefault="00AE6D27" w:rsidP="000E7818">
            <w:pPr>
              <w:pStyle w:val="NoSpacing"/>
              <w:jc w:val="center"/>
            </w:pPr>
          </w:p>
        </w:tc>
        <w:tc>
          <w:tcPr>
            <w:tcW w:w="709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60,0</w:t>
            </w:r>
          </w:p>
        </w:tc>
        <w:tc>
          <w:tcPr>
            <w:tcW w:w="992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 xml:space="preserve">земельный участок 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AE6D27" w:rsidRDefault="00AE6D27" w:rsidP="000E7818">
            <w:pPr>
              <w:pStyle w:val="NoSpacing"/>
              <w:jc w:val="center"/>
            </w:pPr>
            <w:r>
              <w:t>1407</w:t>
            </w:r>
          </w:p>
        </w:tc>
        <w:tc>
          <w:tcPr>
            <w:tcW w:w="992" w:type="dxa"/>
          </w:tcPr>
          <w:p w:rsidR="00AE6D27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026" w:type="dxa"/>
            <w:vMerge w:val="restart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Х</w:t>
            </w:r>
          </w:p>
        </w:tc>
        <w:tc>
          <w:tcPr>
            <w:tcW w:w="1399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>домовладение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  <w:p w:rsidR="00AE6D27" w:rsidRPr="00932B53" w:rsidRDefault="00AE6D27" w:rsidP="000E7818">
            <w:pPr>
              <w:pStyle w:val="NoSpacing"/>
              <w:jc w:val="center"/>
            </w:pPr>
          </w:p>
        </w:tc>
        <w:tc>
          <w:tcPr>
            <w:tcW w:w="709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60,0</w:t>
            </w:r>
          </w:p>
        </w:tc>
        <w:tc>
          <w:tcPr>
            <w:tcW w:w="992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6D27" w:rsidRPr="00932B53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</w:tr>
      <w:tr w:rsidR="00AE6D27" w:rsidRPr="000E7818" w:rsidTr="000E7818">
        <w:trPr>
          <w:jc w:val="center"/>
        </w:trPr>
        <w:tc>
          <w:tcPr>
            <w:tcW w:w="1534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AE6D27" w:rsidRDefault="00AE6D27" w:rsidP="000E7818">
            <w:pPr>
              <w:pStyle w:val="NoSpacing"/>
              <w:jc w:val="center"/>
            </w:pPr>
            <w:r>
              <w:t xml:space="preserve">земельный участок </w:t>
            </w:r>
          </w:p>
          <w:p w:rsidR="00AE6D27" w:rsidRDefault="00AE6D27" w:rsidP="000E7818">
            <w:pPr>
              <w:pStyle w:val="NoSpacing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AE6D27" w:rsidRDefault="00AE6D27" w:rsidP="000E7818">
            <w:pPr>
              <w:pStyle w:val="NoSpacing"/>
              <w:jc w:val="center"/>
            </w:pPr>
            <w:r>
              <w:t>1407</w:t>
            </w:r>
          </w:p>
        </w:tc>
        <w:tc>
          <w:tcPr>
            <w:tcW w:w="992" w:type="dxa"/>
          </w:tcPr>
          <w:p w:rsidR="00AE6D27" w:rsidRDefault="00AE6D27" w:rsidP="000E7818">
            <w:pPr>
              <w:pStyle w:val="NoSpacing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AE6D27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6D27" w:rsidRDefault="00AE6D27" w:rsidP="000E7818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AE6D27" w:rsidRPr="000E7818" w:rsidRDefault="00AE6D27" w:rsidP="000E7818">
            <w:pPr>
              <w:pStyle w:val="NoSpacing"/>
              <w:jc w:val="center"/>
              <w:rPr>
                <w:sz w:val="28"/>
                <w:szCs w:val="28"/>
              </w:rPr>
            </w:pPr>
            <w:r w:rsidRPr="000E7818">
              <w:rPr>
                <w:sz w:val="28"/>
                <w:szCs w:val="28"/>
              </w:rPr>
              <w:t>-</w:t>
            </w:r>
          </w:p>
        </w:tc>
      </w:tr>
    </w:tbl>
    <w:p w:rsidR="00AE6D27" w:rsidRPr="00733AF5" w:rsidRDefault="00AE6D27" w:rsidP="00873333">
      <w:pPr>
        <w:pStyle w:val="NoSpacing"/>
        <w:jc w:val="center"/>
        <w:rPr>
          <w:sz w:val="28"/>
          <w:szCs w:val="28"/>
        </w:rPr>
      </w:pPr>
    </w:p>
    <w:p w:rsidR="00AE6D27" w:rsidRDefault="00AE6D27"/>
    <w:p w:rsidR="00AE6D27" w:rsidRDefault="00AE6D27" w:rsidP="00616B1A">
      <w:pPr>
        <w:ind w:left="567"/>
      </w:pPr>
      <w:r>
        <w:t xml:space="preserve">Главный специалист отдела </w:t>
      </w:r>
    </w:p>
    <w:p w:rsidR="00AE6D27" w:rsidRDefault="00AE6D27" w:rsidP="00616B1A">
      <w:pPr>
        <w:ind w:left="567"/>
      </w:pPr>
      <w:r>
        <w:t xml:space="preserve">по делам несовершеннолетних                                                                                                                    А.А. Трелюс         </w:t>
      </w:r>
    </w:p>
    <w:sectPr w:rsidR="00AE6D27" w:rsidSect="00616B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333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E7818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4E0"/>
    <w:rsid w:val="00142F83"/>
    <w:rsid w:val="00144271"/>
    <w:rsid w:val="00145516"/>
    <w:rsid w:val="00146CD1"/>
    <w:rsid w:val="00151195"/>
    <w:rsid w:val="00151994"/>
    <w:rsid w:val="001528A0"/>
    <w:rsid w:val="001573BD"/>
    <w:rsid w:val="001620EC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D369E"/>
    <w:rsid w:val="001F1CF5"/>
    <w:rsid w:val="001F5042"/>
    <w:rsid w:val="002026A5"/>
    <w:rsid w:val="00204880"/>
    <w:rsid w:val="002067E6"/>
    <w:rsid w:val="00211CAA"/>
    <w:rsid w:val="002143A2"/>
    <w:rsid w:val="0021579E"/>
    <w:rsid w:val="002172FF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03D2"/>
    <w:rsid w:val="00241C60"/>
    <w:rsid w:val="0024448D"/>
    <w:rsid w:val="0024457F"/>
    <w:rsid w:val="002452A2"/>
    <w:rsid w:val="0025245D"/>
    <w:rsid w:val="002549F9"/>
    <w:rsid w:val="002574BB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A1861"/>
    <w:rsid w:val="002B2DB2"/>
    <w:rsid w:val="002B3307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02F3"/>
    <w:rsid w:val="003410BE"/>
    <w:rsid w:val="00341B33"/>
    <w:rsid w:val="003455AE"/>
    <w:rsid w:val="003476C8"/>
    <w:rsid w:val="00347D58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1768"/>
    <w:rsid w:val="00593101"/>
    <w:rsid w:val="00594845"/>
    <w:rsid w:val="0059739E"/>
    <w:rsid w:val="005A3CAC"/>
    <w:rsid w:val="005A7591"/>
    <w:rsid w:val="005B59E3"/>
    <w:rsid w:val="005B5D3A"/>
    <w:rsid w:val="005D15E2"/>
    <w:rsid w:val="005D4345"/>
    <w:rsid w:val="005E0C16"/>
    <w:rsid w:val="005F116E"/>
    <w:rsid w:val="005F144A"/>
    <w:rsid w:val="005F495E"/>
    <w:rsid w:val="005F72DA"/>
    <w:rsid w:val="005F7302"/>
    <w:rsid w:val="006019D5"/>
    <w:rsid w:val="00605ADB"/>
    <w:rsid w:val="00611B1A"/>
    <w:rsid w:val="00616B1A"/>
    <w:rsid w:val="006209CE"/>
    <w:rsid w:val="006218B2"/>
    <w:rsid w:val="00622631"/>
    <w:rsid w:val="00624350"/>
    <w:rsid w:val="00626E04"/>
    <w:rsid w:val="00633285"/>
    <w:rsid w:val="0063625C"/>
    <w:rsid w:val="006403D5"/>
    <w:rsid w:val="00641A50"/>
    <w:rsid w:val="00644012"/>
    <w:rsid w:val="00644137"/>
    <w:rsid w:val="00647426"/>
    <w:rsid w:val="00650154"/>
    <w:rsid w:val="006510D1"/>
    <w:rsid w:val="006551AE"/>
    <w:rsid w:val="006560CD"/>
    <w:rsid w:val="00656247"/>
    <w:rsid w:val="00656D6A"/>
    <w:rsid w:val="00657B41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1411"/>
    <w:rsid w:val="007335B6"/>
    <w:rsid w:val="00733AF5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7EEB"/>
    <w:rsid w:val="008221E7"/>
    <w:rsid w:val="00824A53"/>
    <w:rsid w:val="0082755B"/>
    <w:rsid w:val="0083075B"/>
    <w:rsid w:val="00831334"/>
    <w:rsid w:val="00833055"/>
    <w:rsid w:val="0083416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333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657C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2B53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A6D47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9F68D7"/>
    <w:rsid w:val="00A0117D"/>
    <w:rsid w:val="00A0185C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5716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D5F91"/>
    <w:rsid w:val="00AE1945"/>
    <w:rsid w:val="00AE4B9C"/>
    <w:rsid w:val="00AE61DF"/>
    <w:rsid w:val="00AE6D27"/>
    <w:rsid w:val="00AF005E"/>
    <w:rsid w:val="00AF35DD"/>
    <w:rsid w:val="00AF5F0F"/>
    <w:rsid w:val="00AF6FFD"/>
    <w:rsid w:val="00AF72BD"/>
    <w:rsid w:val="00B1317D"/>
    <w:rsid w:val="00B13867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69A5"/>
    <w:rsid w:val="00B67DD1"/>
    <w:rsid w:val="00B7521F"/>
    <w:rsid w:val="00B7631E"/>
    <w:rsid w:val="00B76B89"/>
    <w:rsid w:val="00B84410"/>
    <w:rsid w:val="00B85166"/>
    <w:rsid w:val="00B87C65"/>
    <w:rsid w:val="00B90E1C"/>
    <w:rsid w:val="00B92B64"/>
    <w:rsid w:val="00B951B4"/>
    <w:rsid w:val="00B95809"/>
    <w:rsid w:val="00B97125"/>
    <w:rsid w:val="00BA07A1"/>
    <w:rsid w:val="00BA531C"/>
    <w:rsid w:val="00BA5CB6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32915"/>
    <w:rsid w:val="00C340DF"/>
    <w:rsid w:val="00C368E7"/>
    <w:rsid w:val="00C37A4F"/>
    <w:rsid w:val="00C4086F"/>
    <w:rsid w:val="00C40A38"/>
    <w:rsid w:val="00C50B40"/>
    <w:rsid w:val="00C52BDE"/>
    <w:rsid w:val="00C5660C"/>
    <w:rsid w:val="00C56F1B"/>
    <w:rsid w:val="00C60450"/>
    <w:rsid w:val="00C627D4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4772"/>
    <w:rsid w:val="00E5554D"/>
    <w:rsid w:val="00E56096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1080"/>
    <w:rsid w:val="00EA316D"/>
    <w:rsid w:val="00EA5C7F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5170"/>
    <w:rsid w:val="00EE7674"/>
    <w:rsid w:val="00EF12EA"/>
    <w:rsid w:val="00EF14DC"/>
    <w:rsid w:val="00EF441F"/>
    <w:rsid w:val="00EF76FC"/>
    <w:rsid w:val="00F01FC0"/>
    <w:rsid w:val="00F21D26"/>
    <w:rsid w:val="00F23D15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1F"/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73333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8733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D3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3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260</Words>
  <Characters>1485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Наталья_2</cp:lastModifiedBy>
  <cp:revision>4</cp:revision>
  <cp:lastPrinted>2013-04-22T03:58:00Z</cp:lastPrinted>
  <dcterms:created xsi:type="dcterms:W3CDTF">2016-04-27T09:39:00Z</dcterms:created>
  <dcterms:modified xsi:type="dcterms:W3CDTF">2016-04-27T13:54:00Z</dcterms:modified>
</cp:coreProperties>
</file>